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19AC2" w14:textId="6EB8A630" w:rsidR="00596D5C" w:rsidRDefault="00596D5C" w:rsidP="00596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NANBY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08AED1EB" w14:textId="77777777" w:rsidR="00596D5C" w:rsidRDefault="00596D5C" w:rsidP="00596D5C">
      <w:pPr>
        <w:pStyle w:val="NoSpacing"/>
        <w:rPr>
          <w:rFonts w:cs="Times New Roman"/>
          <w:szCs w:val="24"/>
        </w:rPr>
      </w:pPr>
    </w:p>
    <w:p w14:paraId="67EC1C7F" w14:textId="77777777" w:rsidR="00596D5C" w:rsidRDefault="00596D5C" w:rsidP="00596D5C">
      <w:pPr>
        <w:pStyle w:val="NoSpacing"/>
        <w:rPr>
          <w:rFonts w:cs="Times New Roman"/>
          <w:szCs w:val="24"/>
        </w:rPr>
      </w:pPr>
    </w:p>
    <w:p w14:paraId="3F4FD7DE" w14:textId="63648F3B" w:rsidR="00596D5C" w:rsidRDefault="00596D5C" w:rsidP="00596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Feb.1474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commissioned to levy and collect in the port of </w:t>
      </w:r>
      <w:r>
        <w:rPr>
          <w:rFonts w:cs="Times New Roman"/>
          <w:szCs w:val="24"/>
        </w:rPr>
        <w:t>Pole</w:t>
      </w:r>
      <w:r>
        <w:rPr>
          <w:rFonts w:cs="Times New Roman"/>
          <w:szCs w:val="24"/>
        </w:rPr>
        <w:t xml:space="preserve"> and</w:t>
      </w:r>
    </w:p>
    <w:p w14:paraId="75194818" w14:textId="77777777" w:rsidR="00596D5C" w:rsidRDefault="00596D5C" w:rsidP="00596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all adjacent ports and places the customs on wools, hides and woolfells,</w:t>
      </w:r>
    </w:p>
    <w:p w14:paraId="65EFC8DD" w14:textId="77777777" w:rsidR="00596D5C" w:rsidRDefault="00596D5C" w:rsidP="00596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to keep the </w:t>
      </w:r>
      <w:proofErr w:type="spellStart"/>
      <w:r>
        <w:rPr>
          <w:rFonts w:cs="Times New Roman"/>
          <w:szCs w:val="24"/>
        </w:rPr>
        <w:t>coket</w:t>
      </w:r>
      <w:proofErr w:type="spellEnd"/>
      <w:r>
        <w:rPr>
          <w:rFonts w:cs="Times New Roman"/>
          <w:szCs w:val="24"/>
        </w:rPr>
        <w:t xml:space="preserve"> seal.   (C.F.R. 1471-85 p.64)</w:t>
      </w:r>
    </w:p>
    <w:p w14:paraId="3AF9A1C6" w14:textId="77777777" w:rsidR="00596D5C" w:rsidRDefault="00596D5C" w:rsidP="00596D5C">
      <w:pPr>
        <w:pStyle w:val="NoSpacing"/>
        <w:rPr>
          <w:rFonts w:cs="Times New Roman"/>
          <w:szCs w:val="24"/>
        </w:rPr>
      </w:pPr>
    </w:p>
    <w:p w14:paraId="15BFFA74" w14:textId="77777777" w:rsidR="00596D5C" w:rsidRDefault="00596D5C" w:rsidP="00596D5C">
      <w:pPr>
        <w:pStyle w:val="NoSpacing"/>
        <w:rPr>
          <w:rFonts w:cs="Times New Roman"/>
          <w:szCs w:val="24"/>
        </w:rPr>
      </w:pPr>
    </w:p>
    <w:p w14:paraId="00F7FF99" w14:textId="77777777" w:rsidR="00596D5C" w:rsidRDefault="00596D5C" w:rsidP="00596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7EEA599A" w14:textId="451540B0" w:rsidR="00596D5C" w:rsidRPr="00596D5C" w:rsidRDefault="00596D5C" w:rsidP="00596D5C">
      <w:pPr>
        <w:pStyle w:val="NoSpacing"/>
        <w:rPr>
          <w:rFonts w:cs="Times New Roman"/>
          <w:szCs w:val="24"/>
        </w:rPr>
      </w:pPr>
    </w:p>
    <w:p w14:paraId="233C8EF4" w14:textId="474E8EC5" w:rsidR="00596D5C" w:rsidRPr="00596D5C" w:rsidRDefault="00596D5C" w:rsidP="00596D5C">
      <w:pPr>
        <w:pStyle w:val="NoSpacing"/>
        <w:rPr>
          <w:rFonts w:cs="Times New Roman"/>
          <w:szCs w:val="24"/>
        </w:rPr>
      </w:pPr>
    </w:p>
    <w:p w14:paraId="6C0E523F" w14:textId="7F18D13E" w:rsidR="00596D5C" w:rsidRPr="00596D5C" w:rsidRDefault="00596D5C" w:rsidP="00596D5C">
      <w:pPr>
        <w:pStyle w:val="NoSpacing"/>
        <w:rPr>
          <w:rFonts w:cs="Times New Roman"/>
          <w:szCs w:val="24"/>
        </w:rPr>
      </w:pPr>
    </w:p>
    <w:p w14:paraId="5D156BCB" w14:textId="2FAABC01" w:rsidR="008060AB" w:rsidRPr="008060AB" w:rsidRDefault="008060AB" w:rsidP="008060AB">
      <w:pPr>
        <w:pStyle w:val="NoSpacing"/>
        <w:rPr>
          <w:rFonts w:cs="Times New Roman"/>
          <w:szCs w:val="24"/>
        </w:rPr>
      </w:pPr>
    </w:p>
    <w:p w14:paraId="2030481D" w14:textId="43EF9418" w:rsidR="008060AB" w:rsidRPr="008060AB" w:rsidRDefault="008060AB" w:rsidP="008060AB">
      <w:pPr>
        <w:pStyle w:val="NoSpacing"/>
        <w:rPr>
          <w:rFonts w:cs="Times New Roman"/>
          <w:szCs w:val="24"/>
        </w:rPr>
      </w:pPr>
    </w:p>
    <w:p w14:paraId="61497C8D" w14:textId="6A6AE1D6" w:rsidR="008060AB" w:rsidRPr="008060AB" w:rsidRDefault="008060AB" w:rsidP="008060AB">
      <w:pPr>
        <w:pStyle w:val="NoSpacing"/>
        <w:rPr>
          <w:rFonts w:cs="Times New Roman"/>
          <w:szCs w:val="24"/>
        </w:rPr>
      </w:pPr>
    </w:p>
    <w:p w14:paraId="007589E7" w14:textId="4F8FA30C" w:rsidR="008060AB" w:rsidRPr="008060AB" w:rsidRDefault="008060AB" w:rsidP="009139A6">
      <w:pPr>
        <w:pStyle w:val="NoSpacing"/>
        <w:rPr>
          <w:rFonts w:cs="Times New Roman"/>
          <w:szCs w:val="24"/>
        </w:rPr>
      </w:pPr>
    </w:p>
    <w:sectPr w:rsidR="008060AB" w:rsidRPr="008060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DF08" w14:textId="77777777" w:rsidR="00BA47CF" w:rsidRDefault="00BA47CF" w:rsidP="009139A6">
      <w:r>
        <w:separator/>
      </w:r>
    </w:p>
  </w:endnote>
  <w:endnote w:type="continuationSeparator" w:id="0">
    <w:p w14:paraId="709383CD" w14:textId="77777777" w:rsidR="00BA47CF" w:rsidRDefault="00BA47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DB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84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6B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D6BF" w14:textId="77777777" w:rsidR="00BA47CF" w:rsidRDefault="00BA47CF" w:rsidP="009139A6">
      <w:r>
        <w:separator/>
      </w:r>
    </w:p>
  </w:footnote>
  <w:footnote w:type="continuationSeparator" w:id="0">
    <w:p w14:paraId="3CF580F6" w14:textId="77777777" w:rsidR="00BA47CF" w:rsidRDefault="00BA47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7E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FA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C8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7CF"/>
    <w:rsid w:val="000666E0"/>
    <w:rsid w:val="002510B7"/>
    <w:rsid w:val="00596D5C"/>
    <w:rsid w:val="005C130B"/>
    <w:rsid w:val="008060AB"/>
    <w:rsid w:val="00826F5C"/>
    <w:rsid w:val="009139A6"/>
    <w:rsid w:val="009448BB"/>
    <w:rsid w:val="00947624"/>
    <w:rsid w:val="00A3176C"/>
    <w:rsid w:val="00AE65F8"/>
    <w:rsid w:val="00BA00AB"/>
    <w:rsid w:val="00BA47C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858CD"/>
  <w15:chartTrackingRefBased/>
  <w15:docId w15:val="{1C00ED97-8998-4245-866F-545D4800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28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2023-12-05T20:25:00Z</dcterms:created>
  <dcterms:modified xsi:type="dcterms:W3CDTF">2023-12-05T20:58:00Z</dcterms:modified>
</cp:coreProperties>
</file>